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18243" w14:textId="77777777" w:rsidR="00A0326A" w:rsidRDefault="00A0326A" w:rsidP="00A0326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CLENDON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fl.1416)</w:t>
      </w:r>
    </w:p>
    <w:p w14:paraId="2FDF03B1" w14:textId="77777777" w:rsidR="00A0326A" w:rsidRDefault="00A0326A" w:rsidP="00A0326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Canterbury.</w:t>
      </w:r>
    </w:p>
    <w:p w14:paraId="199D7A11" w14:textId="77777777" w:rsidR="00A0326A" w:rsidRDefault="00A0326A" w:rsidP="00A0326A">
      <w:pPr>
        <w:pStyle w:val="NoSpacing"/>
        <w:jc w:val="both"/>
        <w:rPr>
          <w:rFonts w:cs="Times New Roman"/>
          <w:szCs w:val="24"/>
        </w:rPr>
      </w:pPr>
    </w:p>
    <w:p w14:paraId="49608CB5" w14:textId="77777777" w:rsidR="00A0326A" w:rsidRDefault="00A0326A" w:rsidP="00A0326A">
      <w:pPr>
        <w:pStyle w:val="NoSpacing"/>
        <w:jc w:val="both"/>
        <w:rPr>
          <w:rFonts w:cs="Times New Roman"/>
          <w:szCs w:val="24"/>
        </w:rPr>
      </w:pPr>
    </w:p>
    <w:p w14:paraId="1802CDE1" w14:textId="77777777" w:rsidR="00A0326A" w:rsidRDefault="00A0326A" w:rsidP="00A0326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1416</w:t>
      </w:r>
      <w:r>
        <w:rPr>
          <w:rFonts w:cs="Times New Roman"/>
          <w:szCs w:val="24"/>
        </w:rPr>
        <w:tab/>
        <w:t>He made his Will.</w:t>
      </w:r>
    </w:p>
    <w:p w14:paraId="3EA0E736" w14:textId="77777777" w:rsidR="00A0326A" w:rsidRDefault="00A0326A" w:rsidP="00A0326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F4529">
          <w:rPr>
            <w:rStyle w:val="Hyperlink"/>
            <w:rFonts w:cs="Times New Roman"/>
            <w:szCs w:val="24"/>
          </w:rPr>
          <w:t>https://www.kentarchaeology.org.uk/Research/Libr/Wills/NameOrder/C.htm</w:t>
        </w:r>
      </w:hyperlink>
      <w:r>
        <w:rPr>
          <w:rFonts w:cs="Times New Roman"/>
          <w:szCs w:val="24"/>
        </w:rPr>
        <w:t>)</w:t>
      </w:r>
    </w:p>
    <w:p w14:paraId="3DD2DE7B" w14:textId="77777777" w:rsidR="00A0326A" w:rsidRDefault="00A0326A" w:rsidP="00A0326A">
      <w:pPr>
        <w:pStyle w:val="NoSpacing"/>
        <w:jc w:val="both"/>
        <w:rPr>
          <w:rFonts w:cs="Times New Roman"/>
          <w:szCs w:val="24"/>
        </w:rPr>
      </w:pPr>
    </w:p>
    <w:p w14:paraId="5DADE2AF" w14:textId="77777777" w:rsidR="00A0326A" w:rsidRDefault="00A0326A" w:rsidP="00A0326A">
      <w:pPr>
        <w:pStyle w:val="NoSpacing"/>
        <w:jc w:val="both"/>
        <w:rPr>
          <w:rFonts w:cs="Times New Roman"/>
          <w:szCs w:val="24"/>
        </w:rPr>
      </w:pPr>
    </w:p>
    <w:p w14:paraId="72DE30C8" w14:textId="77777777" w:rsidR="00A0326A" w:rsidRDefault="00A0326A" w:rsidP="00A0326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12 August 2022</w:t>
      </w:r>
    </w:p>
    <w:p w14:paraId="7F42D13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ADC9A" w14:textId="77777777" w:rsidR="00A0326A" w:rsidRDefault="00A0326A" w:rsidP="009139A6">
      <w:r>
        <w:separator/>
      </w:r>
    </w:p>
  </w:endnote>
  <w:endnote w:type="continuationSeparator" w:id="0">
    <w:p w14:paraId="390A6C7D" w14:textId="77777777" w:rsidR="00A0326A" w:rsidRDefault="00A032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96C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0653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142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2017A" w14:textId="77777777" w:rsidR="00A0326A" w:rsidRDefault="00A0326A" w:rsidP="009139A6">
      <w:r>
        <w:separator/>
      </w:r>
    </w:p>
  </w:footnote>
  <w:footnote w:type="continuationSeparator" w:id="0">
    <w:p w14:paraId="05BC06F3" w14:textId="77777777" w:rsidR="00A0326A" w:rsidRDefault="00A032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487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5C8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45D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6A"/>
    <w:rsid w:val="000666E0"/>
    <w:rsid w:val="002510B7"/>
    <w:rsid w:val="005C130B"/>
    <w:rsid w:val="00826F5C"/>
    <w:rsid w:val="009139A6"/>
    <w:rsid w:val="009448BB"/>
    <w:rsid w:val="00947624"/>
    <w:rsid w:val="00A0326A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B6493"/>
  <w15:chartTrackingRefBased/>
  <w15:docId w15:val="{0AB99591-9E81-49CC-B058-9B3506C9C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032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C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2022-12-06T21:34:00Z</dcterms:created>
  <dcterms:modified xsi:type="dcterms:W3CDTF">2022-12-06T21:34:00Z</dcterms:modified>
</cp:coreProperties>
</file>